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DA6602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DA6602">
        <w:rPr>
          <w:i/>
          <w:iCs/>
        </w:rPr>
        <w:t>От 0+0 до 0+371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4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5"/>
        <w:gridCol w:w="1731"/>
        <w:gridCol w:w="2502"/>
        <w:gridCol w:w="817"/>
        <w:gridCol w:w="690"/>
        <w:gridCol w:w="811"/>
        <w:gridCol w:w="1331"/>
        <w:gridCol w:w="653"/>
        <w:gridCol w:w="826"/>
        <w:gridCol w:w="732"/>
      </w:tblGrid>
      <w:tr w:rsidR="001842E0" w:rsidRPr="0062309F" w:rsidTr="0062309F">
        <w:trPr>
          <w:trHeight w:val="22"/>
          <w:tblHeader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 w:rsidP="0062309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62309F"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62309F" w:rsidTr="0062309F">
        <w:trPr>
          <w:trHeight w:val="22"/>
          <w:tblHeader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2309F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2309F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0+11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0+157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0+183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2309F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2309F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2309F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2309F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A6602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2309F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602" w:rsidRPr="0062309F" w:rsidRDefault="00DA6602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62309F" w:rsidTr="0062309F">
        <w:trPr>
          <w:trHeight w:val="22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 w:rsidP="00DA6602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DA6602" w:rsidP="00DA6602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2309F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DA6602" w:rsidP="00DA6602">
            <w:pPr>
              <w:rPr>
                <w:rFonts w:ascii="Arial" w:hAnsi="Arial" w:cs="Arial"/>
                <w:sz w:val="22"/>
                <w:szCs w:val="16"/>
              </w:rPr>
            </w:pPr>
            <w:r w:rsidRPr="0062309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 w:rsidP="00DA6602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2309F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62309F" w:rsidRDefault="0062309F" w:rsidP="0062309F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62309F" w:rsidRDefault="0062309F" w:rsidP="0062309F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62309F" w:rsidRDefault="0062309F" w:rsidP="0062309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0+371</w:t>
      </w:r>
    </w:p>
    <w:p w:rsidR="0062309F" w:rsidRDefault="0062309F" w:rsidP="0062309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62309F" w:rsidRDefault="0062309F" w:rsidP="0062309F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8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73"/>
        <w:gridCol w:w="1399"/>
        <w:gridCol w:w="1400"/>
        <w:gridCol w:w="1322"/>
        <w:gridCol w:w="1321"/>
        <w:gridCol w:w="1321"/>
        <w:gridCol w:w="1322"/>
        <w:gridCol w:w="1322"/>
      </w:tblGrid>
      <w:tr w:rsidR="0062309F" w:rsidTr="00EA2E57">
        <w:trPr>
          <w:cantSplit/>
          <w:trHeight w:val="22"/>
          <w:tblHeader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4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2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2309F" w:rsidTr="00EA2E57">
        <w:trPr>
          <w:trHeight w:val="22"/>
          <w:tblHeader/>
          <w:jc w:val="center"/>
        </w:trPr>
        <w:tc>
          <w:tcPr>
            <w:tcW w:w="47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9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0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2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21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2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62309F" w:rsidTr="00EA2E57">
        <w:trPr>
          <w:trHeight w:val="22"/>
          <w:tblHeader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62309F" w:rsidTr="00EA2E57">
        <w:trPr>
          <w:trHeight w:val="22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355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</w:tr>
      <w:tr w:rsidR="0062309F" w:rsidTr="00EA2E57">
        <w:trPr>
          <w:trHeight w:val="22"/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0+360</w:t>
            </w: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355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62309F" w:rsidRDefault="0062309F" w:rsidP="0062309F">
      <w:pPr>
        <w:jc w:val="center"/>
        <w:rPr>
          <w:rFonts w:ascii="Arial" w:hAnsi="Arial" w:cs="Arial"/>
          <w:b/>
          <w:bCs/>
        </w:rPr>
      </w:pPr>
    </w:p>
    <w:p w:rsidR="0062309F" w:rsidRDefault="0062309F" w:rsidP="0062309F">
      <w:pPr>
        <w:jc w:val="center"/>
        <w:rPr>
          <w:rFonts w:ascii="Arial" w:hAnsi="Arial" w:cs="Arial"/>
          <w:b/>
          <w:bCs/>
        </w:rPr>
      </w:pPr>
    </w:p>
    <w:p w:rsidR="0062309F" w:rsidRDefault="0062309F" w:rsidP="0062309F">
      <w:pPr>
        <w:jc w:val="center"/>
        <w:rPr>
          <w:rFonts w:ascii="Arial" w:hAnsi="Arial" w:cs="Arial"/>
          <w:b/>
          <w:bCs/>
        </w:rPr>
      </w:pPr>
    </w:p>
    <w:p w:rsidR="0062309F" w:rsidRDefault="0062309F" w:rsidP="0062309F">
      <w:pPr>
        <w:jc w:val="center"/>
        <w:rPr>
          <w:rFonts w:ascii="Arial" w:hAnsi="Arial" w:cs="Arial"/>
          <w:b/>
          <w:bCs/>
        </w:rPr>
      </w:pPr>
    </w:p>
    <w:p w:rsidR="0062309F" w:rsidRDefault="0062309F" w:rsidP="0062309F">
      <w:pPr>
        <w:jc w:val="center"/>
        <w:rPr>
          <w:rFonts w:ascii="Arial" w:hAnsi="Arial" w:cs="Arial"/>
          <w:b/>
          <w:bCs/>
        </w:rPr>
      </w:pPr>
    </w:p>
    <w:p w:rsidR="0062309F" w:rsidRDefault="0062309F" w:rsidP="0062309F">
      <w:pPr>
        <w:jc w:val="center"/>
        <w:rPr>
          <w:rFonts w:ascii="Arial" w:hAnsi="Arial" w:cs="Arial"/>
          <w:b/>
          <w:bCs/>
        </w:rPr>
      </w:pPr>
    </w:p>
    <w:p w:rsidR="0062309F" w:rsidRDefault="0062309F" w:rsidP="0062309F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62309F" w:rsidRDefault="0062309F" w:rsidP="0062309F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2</w:t>
      </w:r>
      <w:proofErr w:type="gramEnd"/>
    </w:p>
    <w:p w:rsidR="0062309F" w:rsidRDefault="0062309F" w:rsidP="0062309F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0+371</w:t>
      </w:r>
    </w:p>
    <w:p w:rsidR="0062309F" w:rsidRDefault="0062309F" w:rsidP="0062309F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62309F" w:rsidRDefault="0062309F" w:rsidP="0062309F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9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9"/>
        <w:gridCol w:w="1434"/>
        <w:gridCol w:w="1467"/>
        <w:gridCol w:w="1455"/>
        <w:gridCol w:w="1691"/>
        <w:gridCol w:w="1657"/>
        <w:gridCol w:w="1691"/>
      </w:tblGrid>
      <w:tr w:rsidR="0062309F" w:rsidTr="00EA2E57">
        <w:trPr>
          <w:trHeight w:val="26"/>
          <w:tblHeader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62309F" w:rsidTr="00EA2E57">
        <w:trPr>
          <w:trHeight w:val="26"/>
          <w:tblHeader/>
          <w:jc w:val="center"/>
        </w:trPr>
        <w:tc>
          <w:tcPr>
            <w:tcW w:w="59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62309F" w:rsidTr="00EA2E57">
        <w:trPr>
          <w:trHeight w:val="26"/>
          <w:tblHeader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309F" w:rsidRDefault="0062309F" w:rsidP="00EA2E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62309F" w:rsidTr="00EA2E57">
        <w:trPr>
          <w:trHeight w:val="26"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742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</w:tr>
      <w:tr w:rsidR="0062309F" w:rsidTr="00EA2E57">
        <w:trPr>
          <w:trHeight w:val="26"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0+371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</w:tr>
      <w:tr w:rsidR="0062309F" w:rsidTr="00EA2E57">
        <w:trPr>
          <w:trHeight w:val="26"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0+371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9F" w:rsidRDefault="0062309F" w:rsidP="00EA2E57">
            <w:pPr>
              <w:rPr>
                <w:rFonts w:ascii="Arial" w:hAnsi="Arial" w:cs="Arial"/>
              </w:rPr>
            </w:pPr>
          </w:p>
        </w:tc>
      </w:tr>
    </w:tbl>
    <w:p w:rsidR="0062309F" w:rsidRDefault="0062309F" w:rsidP="0062309F">
      <w:pPr>
        <w:pStyle w:val="a3"/>
        <w:rPr>
          <w:rFonts w:eastAsia="MS Mincho"/>
        </w:rPr>
      </w:pPr>
    </w:p>
    <w:p w:rsidR="0062309F" w:rsidRDefault="0062309F" w:rsidP="0062309F">
      <w:pPr>
        <w:pStyle w:val="a3"/>
        <w:rPr>
          <w:rFonts w:eastAsia="MS Mincho"/>
        </w:rPr>
      </w:pPr>
    </w:p>
    <w:p w:rsidR="0062309F" w:rsidRDefault="0062309F">
      <w:pPr>
        <w:pStyle w:val="a3"/>
        <w:rPr>
          <w:rFonts w:eastAsia="MS Mincho"/>
        </w:rPr>
      </w:pPr>
    </w:p>
    <w:sectPr w:rsidR="0062309F" w:rsidSect="0062309F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A6602"/>
    <w:rsid w:val="001842E0"/>
    <w:rsid w:val="00215347"/>
    <w:rsid w:val="0062309F"/>
    <w:rsid w:val="009F7E54"/>
    <w:rsid w:val="00CF1149"/>
    <w:rsid w:val="00DA6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E54"/>
    <w:rPr>
      <w:sz w:val="24"/>
      <w:szCs w:val="24"/>
    </w:rPr>
  </w:style>
  <w:style w:type="paragraph" w:styleId="1">
    <w:name w:val="heading 1"/>
    <w:basedOn w:val="a"/>
    <w:next w:val="a"/>
    <w:qFormat/>
    <w:rsid w:val="009F7E54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F7E54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62309F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62309F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62309F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62309F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62309F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2019-06-08T10:48:00Z</dcterms:created>
  <dcterms:modified xsi:type="dcterms:W3CDTF">2019-06-08T10:48:00Z</dcterms:modified>
</cp:coreProperties>
</file>